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9C724" w14:textId="77777777" w:rsidR="00A346DF" w:rsidRDefault="00A346DF" w:rsidP="00A346DF">
      <w:pPr>
        <w:pStyle w:val="NoSpacing"/>
      </w:pPr>
      <w:r>
        <w:rPr>
          <w:u w:val="single"/>
        </w:rPr>
        <w:t>Richard RYSWALL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14:paraId="01A98CD8" w14:textId="77777777" w:rsidR="00A346DF" w:rsidRDefault="00A346DF" w:rsidP="00A346DF">
      <w:pPr>
        <w:pStyle w:val="NoSpacing"/>
      </w:pPr>
      <w:r>
        <w:t xml:space="preserve">of Nun </w:t>
      </w:r>
      <w:proofErr w:type="spellStart"/>
      <w:r>
        <w:t>Ormsby</w:t>
      </w:r>
      <w:proofErr w:type="spellEnd"/>
      <w:r>
        <w:t>, Lincolnshire. Yeoman.</w:t>
      </w:r>
    </w:p>
    <w:p w14:paraId="608CE8FF" w14:textId="77777777" w:rsidR="00A346DF" w:rsidRDefault="00A346DF" w:rsidP="00A346DF">
      <w:pPr>
        <w:pStyle w:val="NoSpacing"/>
      </w:pPr>
    </w:p>
    <w:p w14:paraId="18D37720" w14:textId="77777777" w:rsidR="00A346DF" w:rsidRDefault="00A346DF" w:rsidP="00A346DF">
      <w:pPr>
        <w:pStyle w:val="NoSpacing"/>
      </w:pPr>
    </w:p>
    <w:p w14:paraId="038DC891" w14:textId="77777777" w:rsidR="00A346DF" w:rsidRDefault="00A346DF" w:rsidP="00A346DF">
      <w:pPr>
        <w:pStyle w:val="NoSpacing"/>
      </w:pPr>
      <w:r>
        <w:tab/>
        <w:t>1483</w:t>
      </w:r>
      <w:r>
        <w:tab/>
        <w:t xml:space="preserve">William Broun, Sheriff of Lincolnshire(q.v.), brought a plaint of debt against </w:t>
      </w:r>
    </w:p>
    <w:p w14:paraId="71541028" w14:textId="77777777" w:rsidR="00A346DF" w:rsidRDefault="00A346DF" w:rsidP="00A346DF">
      <w:pPr>
        <w:pStyle w:val="NoSpacing"/>
      </w:pPr>
      <w:r>
        <w:tab/>
      </w:r>
      <w:r>
        <w:tab/>
        <w:t xml:space="preserve">him and Richard </w:t>
      </w:r>
      <w:proofErr w:type="spellStart"/>
      <w:r>
        <w:t>Ratheby</w:t>
      </w:r>
      <w:proofErr w:type="spellEnd"/>
      <w:r>
        <w:t xml:space="preserve"> of </w:t>
      </w:r>
      <w:proofErr w:type="spellStart"/>
      <w:r>
        <w:t>Cockerington</w:t>
      </w:r>
      <w:proofErr w:type="spellEnd"/>
      <w:r>
        <w:t>(q.v.).</w:t>
      </w:r>
    </w:p>
    <w:p w14:paraId="40FCB230" w14:textId="77777777" w:rsidR="00A346DF" w:rsidRDefault="00A346DF" w:rsidP="00A346D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394CA564" w14:textId="77777777" w:rsidR="00A346DF" w:rsidRDefault="00A346DF" w:rsidP="00A346DF">
      <w:pPr>
        <w:pStyle w:val="NoSpacing"/>
      </w:pPr>
    </w:p>
    <w:p w14:paraId="4C71D1E2" w14:textId="77777777" w:rsidR="00A346DF" w:rsidRDefault="00A346DF" w:rsidP="00A346DF">
      <w:pPr>
        <w:pStyle w:val="NoSpacing"/>
      </w:pPr>
    </w:p>
    <w:p w14:paraId="458D9BCD" w14:textId="77777777" w:rsidR="00A346DF" w:rsidRDefault="00A346DF" w:rsidP="00A346DF">
      <w:pPr>
        <w:pStyle w:val="NoSpacing"/>
      </w:pPr>
      <w:r>
        <w:t>7 July 2018</w:t>
      </w:r>
    </w:p>
    <w:p w14:paraId="257C112B" w14:textId="77777777" w:rsidR="006B2F86" w:rsidRPr="00E71FC3" w:rsidRDefault="00A346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ADBD1" w14:textId="77777777" w:rsidR="00A346DF" w:rsidRDefault="00A346DF" w:rsidP="00E71FC3">
      <w:pPr>
        <w:spacing w:after="0" w:line="240" w:lineRule="auto"/>
      </w:pPr>
      <w:r>
        <w:separator/>
      </w:r>
    </w:p>
  </w:endnote>
  <w:endnote w:type="continuationSeparator" w:id="0">
    <w:p w14:paraId="1390CD2B" w14:textId="77777777" w:rsidR="00A346DF" w:rsidRDefault="00A346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68F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B7457" w14:textId="77777777" w:rsidR="00A346DF" w:rsidRDefault="00A346DF" w:rsidP="00E71FC3">
      <w:pPr>
        <w:spacing w:after="0" w:line="240" w:lineRule="auto"/>
      </w:pPr>
      <w:r>
        <w:separator/>
      </w:r>
    </w:p>
  </w:footnote>
  <w:footnote w:type="continuationSeparator" w:id="0">
    <w:p w14:paraId="6C4E7F89" w14:textId="77777777" w:rsidR="00A346DF" w:rsidRDefault="00A346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DF"/>
    <w:rsid w:val="001A7C09"/>
    <w:rsid w:val="00577BD5"/>
    <w:rsid w:val="00656CBA"/>
    <w:rsid w:val="006A1F77"/>
    <w:rsid w:val="00733BE7"/>
    <w:rsid w:val="00A346D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F00CC"/>
  <w15:chartTrackingRefBased/>
  <w15:docId w15:val="{38A25081-FF3B-4077-96A8-E4D6FE75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2018-07-09T21:05:00Z</dcterms:created>
  <dcterms:modified xsi:type="dcterms:W3CDTF">2018-07-09T21:06:00Z</dcterms:modified>
</cp:coreProperties>
</file>